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6B5" w:rsidRDefault="00CE36B5" w:rsidP="000A3B8D">
      <w:pPr>
        <w:pStyle w:val="Heading1"/>
        <w:rPr>
          <w:b/>
          <w:lang w:val="ru-RU"/>
        </w:rPr>
      </w:pPr>
    </w:p>
    <w:p w:rsidR="00CE36B5" w:rsidRDefault="00CE36B5" w:rsidP="000A3B8D">
      <w:pPr>
        <w:framePr w:hSpace="141" w:wrap="around" w:vAnchor="text" w:hAnchor="page" w:x="6016" w:y="1"/>
        <w:rPr>
          <w:noProof/>
        </w:rPr>
      </w:pPr>
      <w:r w:rsidRPr="00CB2674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CE36B5" w:rsidRDefault="00CE36B5" w:rsidP="000A3B8D">
      <w:pPr>
        <w:jc w:val="center"/>
        <w:rPr>
          <w:rFonts w:cs="Tahoma"/>
          <w:b/>
          <w:sz w:val="28"/>
          <w:szCs w:val="28"/>
        </w:rPr>
      </w:pPr>
    </w:p>
    <w:p w:rsidR="00CE36B5" w:rsidRDefault="00CE36B5" w:rsidP="000A3B8D">
      <w:pPr>
        <w:jc w:val="center"/>
        <w:rPr>
          <w:rFonts w:cs="Tahoma"/>
          <w:b/>
          <w:sz w:val="28"/>
          <w:szCs w:val="28"/>
        </w:rPr>
      </w:pPr>
    </w:p>
    <w:p w:rsidR="00CE36B5" w:rsidRDefault="00CE36B5" w:rsidP="000A3B8D">
      <w:pPr>
        <w:jc w:val="center"/>
        <w:rPr>
          <w:rFonts w:cs="Tahoma"/>
          <w:b/>
          <w:sz w:val="28"/>
          <w:szCs w:val="28"/>
        </w:rPr>
      </w:pPr>
    </w:p>
    <w:p w:rsidR="00CE36B5" w:rsidRDefault="00CE36B5" w:rsidP="000A3B8D">
      <w:pPr>
        <w:jc w:val="center"/>
        <w:rPr>
          <w:rFonts w:cs="Tahoma"/>
          <w:b/>
          <w:sz w:val="28"/>
          <w:szCs w:val="28"/>
        </w:rPr>
      </w:pPr>
    </w:p>
    <w:p w:rsidR="00CE36B5" w:rsidRDefault="00CE36B5" w:rsidP="000A3B8D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CE36B5" w:rsidRDefault="00CE36B5" w:rsidP="000A3B8D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CE36B5" w:rsidRDefault="00CE36B5" w:rsidP="000A3B8D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CE36B5" w:rsidRPr="0039378D" w:rsidRDefault="00CE36B5" w:rsidP="000A3B8D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CE36B5" w:rsidRDefault="00CE36B5" w:rsidP="000A3B8D"/>
    <w:p w:rsidR="00CE36B5" w:rsidRPr="0039378D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>30   листопада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302</w:t>
      </w:r>
      <w:r w:rsidRPr="0039378D">
        <w:rPr>
          <w:sz w:val="28"/>
          <w:szCs w:val="28"/>
        </w:rPr>
        <w:t xml:space="preserve">-к </w:t>
      </w:r>
    </w:p>
    <w:p w:rsidR="00CE36B5" w:rsidRPr="0039378D" w:rsidRDefault="00CE36B5" w:rsidP="000A3B8D">
      <w:pPr>
        <w:rPr>
          <w:b/>
        </w:rPr>
      </w:pPr>
    </w:p>
    <w:p w:rsidR="00CE36B5" w:rsidRDefault="00CE36B5" w:rsidP="000A3B8D">
      <w:pPr>
        <w:jc w:val="center"/>
        <w:rPr>
          <w:b/>
          <w:sz w:val="28"/>
        </w:rPr>
      </w:pPr>
    </w:p>
    <w:p w:rsidR="00CE36B5" w:rsidRDefault="00CE36B5" w:rsidP="000A3B8D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</w:t>
      </w:r>
      <w:r>
        <w:rPr>
          <w:b/>
          <w:sz w:val="28"/>
          <w:lang w:val="ru-RU"/>
        </w:rPr>
        <w:t>к</w:t>
      </w:r>
      <w:r>
        <w:rPr>
          <w:b/>
          <w:sz w:val="28"/>
        </w:rPr>
        <w:t>и</w:t>
      </w:r>
    </w:p>
    <w:p w:rsidR="00CE36B5" w:rsidRPr="005B6AF9" w:rsidRDefault="00CE36B5" w:rsidP="000A3B8D">
      <w:pPr>
        <w:jc w:val="center"/>
        <w:rPr>
          <w:b/>
          <w:sz w:val="28"/>
        </w:rPr>
      </w:pPr>
      <w:r>
        <w:rPr>
          <w:b/>
          <w:sz w:val="28"/>
        </w:rPr>
        <w:t>Тамарі Каповій</w:t>
      </w:r>
    </w:p>
    <w:p w:rsidR="00CE36B5" w:rsidRDefault="00CE36B5" w:rsidP="000A3B8D">
      <w:pPr>
        <w:rPr>
          <w:sz w:val="28"/>
        </w:rPr>
      </w:pPr>
    </w:p>
    <w:p w:rsidR="00CE36B5" w:rsidRPr="001B36F7" w:rsidRDefault="00CE36B5" w:rsidP="000A3B8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</w:t>
      </w:r>
      <w:r w:rsidRPr="001B36F7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ів7, 13, </w:t>
      </w:r>
      <w:r w:rsidRPr="001B36F7">
        <w:rPr>
          <w:sz w:val="28"/>
          <w:szCs w:val="28"/>
        </w:rPr>
        <w:t>20  частини 4   статті  42 Закону України «Про місцеве самоврядування в Україні»</w:t>
      </w:r>
      <w:r>
        <w:rPr>
          <w:sz w:val="28"/>
          <w:szCs w:val="28"/>
        </w:rPr>
        <w:t xml:space="preserve">, частини 6 </w:t>
      </w:r>
      <w:r>
        <w:rPr>
          <w:sz w:val="28"/>
        </w:rPr>
        <w:t>статті  21</w:t>
      </w:r>
      <w:r w:rsidRPr="00FA4B8E">
        <w:rPr>
          <w:sz w:val="28"/>
        </w:rPr>
        <w:t xml:space="preserve"> Закону України</w:t>
      </w:r>
      <w:r>
        <w:rPr>
          <w:sz w:val="28"/>
        </w:rPr>
        <w:t xml:space="preserve"> «</w:t>
      </w:r>
      <w:r w:rsidRPr="00FA4B8E">
        <w:rPr>
          <w:sz w:val="28"/>
        </w:rPr>
        <w:t>Про службу в органах місцевогосамоврядування</w:t>
      </w:r>
      <w:r>
        <w:rPr>
          <w:sz w:val="28"/>
        </w:rPr>
        <w:t xml:space="preserve">»,  </w:t>
      </w:r>
      <w:r>
        <w:rPr>
          <w:sz w:val="28"/>
          <w:szCs w:val="28"/>
        </w:rPr>
        <w:t xml:space="preserve">Порядку та умов  надання державним службовцям, посадовим особам місцевого самоврядування  додаткових  оплачуваних відпусток,  затвердженого Постановою Кабінету Міністрів України  від 27 квітня 1997 року №250, </w:t>
      </w:r>
      <w:r w:rsidRPr="005450A2">
        <w:rPr>
          <w:sz w:val="28"/>
          <w:szCs w:val="28"/>
        </w:rPr>
        <w:t>ріше</w:t>
      </w:r>
      <w:r>
        <w:rPr>
          <w:sz w:val="28"/>
          <w:szCs w:val="28"/>
        </w:rPr>
        <w:t>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>»</w:t>
      </w:r>
      <w:r w:rsidRPr="001B36F7">
        <w:rPr>
          <w:sz w:val="28"/>
          <w:szCs w:val="28"/>
        </w:rPr>
        <w:t>:</w:t>
      </w:r>
    </w:p>
    <w:p w:rsidR="00CE36B5" w:rsidRDefault="00CE36B5" w:rsidP="000A3B8D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КАПОВІЙ Тамарі  Миколаївні,  </w:t>
      </w:r>
      <w:r w:rsidRPr="00DA7E7C">
        <w:t xml:space="preserve">старості </w:t>
      </w:r>
      <w:r>
        <w:t>Главанського</w:t>
      </w:r>
      <w:r w:rsidRPr="00DA7E7C">
        <w:t>старостинського округу</w:t>
      </w:r>
      <w:r>
        <w:t xml:space="preserve">Арцизької міської ради,   додаткову відпустку тривалістю 15 календарних днів </w:t>
      </w:r>
      <w:r w:rsidRPr="00773B62">
        <w:rPr>
          <w:highlight w:val="black"/>
        </w:rPr>
        <w:t>з 13 грудня  2021 року по 28  грудня  2021 року включно, не враховуючи святкові дні</w:t>
      </w:r>
      <w:r>
        <w:t xml:space="preserve"> за 2021 рік, за стаж служби в органах місцевого самоврядування, який станом на 29 листопада  2021 року  становить понад 23  роки. </w:t>
      </w:r>
    </w:p>
    <w:p w:rsidR="00CE36B5" w:rsidRPr="005B6AF9" w:rsidRDefault="00CE36B5" w:rsidP="000A3B8D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CE36B5" w:rsidRPr="0039378D" w:rsidRDefault="00CE36B5" w:rsidP="000A3B8D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Олекс</w:t>
      </w:r>
      <w:bookmarkStart w:id="0" w:name="_GoBack"/>
      <w:bookmarkEnd w:id="0"/>
      <w:r>
        <w:rPr>
          <w:sz w:val="28"/>
          <w:szCs w:val="28"/>
        </w:rPr>
        <w:t>андра Малєва.</w:t>
      </w:r>
    </w:p>
    <w:p w:rsidR="00CE36B5" w:rsidRDefault="00CE36B5" w:rsidP="000A3B8D">
      <w:pPr>
        <w:pStyle w:val="Heading2"/>
      </w:pPr>
      <w:r>
        <w:t>Підстава: 1. Заява Тамари Капової  від 29  листопада 2021 року.</w:t>
      </w:r>
    </w:p>
    <w:p w:rsidR="00CE36B5" w:rsidRPr="00F43B69" w:rsidRDefault="00CE36B5" w:rsidP="00BB015A">
      <w:pPr>
        <w:pStyle w:val="BodyText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2. П</w:t>
      </w:r>
      <w:r w:rsidRPr="00F43B69">
        <w:rPr>
          <w:sz w:val="28"/>
          <w:szCs w:val="28"/>
        </w:rPr>
        <w:t xml:space="preserve">одання головного спеціаліста по роботі з персоналом відділу організаційної та кадрової роботи міської ради від </w:t>
      </w:r>
      <w:r>
        <w:rPr>
          <w:sz w:val="28"/>
          <w:szCs w:val="28"/>
        </w:rPr>
        <w:t xml:space="preserve"> 29  листопада</w:t>
      </w:r>
      <w:r w:rsidRPr="00F43B69">
        <w:rPr>
          <w:sz w:val="28"/>
          <w:szCs w:val="28"/>
        </w:rPr>
        <w:t xml:space="preserve"> 2021 року.</w:t>
      </w:r>
    </w:p>
    <w:p w:rsidR="00CE36B5" w:rsidRPr="000917CC" w:rsidRDefault="00CE36B5" w:rsidP="000A3B8D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  <w:t xml:space="preserve">    Сергій ПАРПУЛАНСЬКИЙ</w:t>
      </w:r>
    </w:p>
    <w:p w:rsidR="00CE36B5" w:rsidRDefault="00CE36B5" w:rsidP="000A3B8D">
      <w:pPr>
        <w:pStyle w:val="Heading2"/>
      </w:pPr>
    </w:p>
    <w:p w:rsidR="00CE36B5" w:rsidRDefault="00CE36B5" w:rsidP="000A3B8D">
      <w:pPr>
        <w:pStyle w:val="Heading2"/>
      </w:pPr>
      <w:r>
        <w:t>З розпорядженням ознайомлений</w:t>
      </w:r>
      <w:r>
        <w:tab/>
        <w:t xml:space="preserve">                         Тамара  КАПОВА</w:t>
      </w:r>
    </w:p>
    <w:p w:rsidR="00CE36B5" w:rsidRPr="002D6B80" w:rsidRDefault="00CE36B5" w:rsidP="000A3B8D">
      <w:pPr>
        <w:rPr>
          <w:u w:val="single"/>
        </w:rPr>
      </w:pPr>
    </w:p>
    <w:p w:rsidR="00CE36B5" w:rsidRDefault="00CE36B5" w:rsidP="000A3B8D"/>
    <w:p w:rsidR="00CE36B5" w:rsidRDefault="00CE36B5" w:rsidP="000A3B8D"/>
    <w:p w:rsidR="00CE36B5" w:rsidRDefault="00CE36B5" w:rsidP="000A3B8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36B5" w:rsidRPr="00CF77D5" w:rsidRDefault="00CE36B5" w:rsidP="000A3B8D">
      <w:pPr>
        <w:pStyle w:val="NoSpacing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Аркуш  </w:t>
      </w:r>
      <w:r w:rsidRPr="00CF77D5">
        <w:rPr>
          <w:rFonts w:ascii="Times New Roman" w:hAnsi="Times New Roman"/>
          <w:sz w:val="28"/>
          <w:szCs w:val="28"/>
          <w:lang w:val="uk-UA"/>
        </w:rPr>
        <w:t xml:space="preserve"> погодження р</w:t>
      </w:r>
      <w:r>
        <w:rPr>
          <w:rFonts w:ascii="Times New Roman" w:hAnsi="Times New Roman"/>
          <w:sz w:val="28"/>
          <w:szCs w:val="28"/>
          <w:lang w:val="uk-UA"/>
        </w:rPr>
        <w:t>озпорядження міського голови</w:t>
      </w:r>
    </w:p>
    <w:p w:rsidR="00CE36B5" w:rsidRPr="00E96A52" w:rsidRDefault="00CE36B5" w:rsidP="000A3B8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30  листопада   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№302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CE36B5" w:rsidRDefault="00CE36B5" w:rsidP="000A3B8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36B5" w:rsidRDefault="00CE36B5" w:rsidP="000A3B8D">
      <w:pPr>
        <w:jc w:val="both"/>
        <w:rPr>
          <w:sz w:val="28"/>
          <w:szCs w:val="28"/>
        </w:rPr>
      </w:pPr>
    </w:p>
    <w:p w:rsidR="00CE36B5" w:rsidRDefault="00CE36B5" w:rsidP="000A3B8D">
      <w:pPr>
        <w:jc w:val="center"/>
        <w:rPr>
          <w:b/>
          <w:sz w:val="28"/>
        </w:rPr>
      </w:pPr>
      <w:r>
        <w:rPr>
          <w:b/>
          <w:sz w:val="28"/>
        </w:rPr>
        <w:t>«</w:t>
      </w: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додаткової відпусти</w:t>
      </w:r>
    </w:p>
    <w:p w:rsidR="00CE36B5" w:rsidRPr="005B6AF9" w:rsidRDefault="00CE36B5" w:rsidP="000A3B8D">
      <w:pPr>
        <w:jc w:val="center"/>
        <w:rPr>
          <w:b/>
          <w:sz w:val="28"/>
        </w:rPr>
      </w:pPr>
      <w:r>
        <w:rPr>
          <w:b/>
          <w:sz w:val="28"/>
        </w:rPr>
        <w:t>Тамарі Каповій»</w:t>
      </w:r>
    </w:p>
    <w:p w:rsidR="00CE36B5" w:rsidRPr="00A84420" w:rsidRDefault="00CE36B5" w:rsidP="000A3B8D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E36B5" w:rsidRPr="00CF77D5" w:rsidRDefault="00CE36B5" w:rsidP="000A3B8D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E36B5" w:rsidRPr="00E05F39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CE36B5" w:rsidRPr="00E05F39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_____________Оксана СТОЯНОВА</w:t>
      </w:r>
    </w:p>
    <w:p w:rsidR="00CE36B5" w:rsidRPr="00E05F39" w:rsidRDefault="00CE36B5" w:rsidP="000A3B8D">
      <w:pPr>
        <w:rPr>
          <w:b/>
          <w:sz w:val="28"/>
          <w:szCs w:val="28"/>
        </w:rPr>
      </w:pPr>
    </w:p>
    <w:p w:rsidR="00CE36B5" w:rsidRDefault="00CE36B5" w:rsidP="000A3B8D">
      <w:pPr>
        <w:rPr>
          <w:sz w:val="28"/>
          <w:szCs w:val="28"/>
        </w:rPr>
      </w:pPr>
    </w:p>
    <w:p w:rsidR="00CE36B5" w:rsidRPr="00E05F39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>Начальник  юридичного  відділу міської ради</w:t>
      </w:r>
    </w:p>
    <w:p w:rsidR="00CE36B5" w:rsidRPr="00E05F39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____________Анастасія  СТАНКОВА</w:t>
      </w:r>
    </w:p>
    <w:p w:rsidR="00CE36B5" w:rsidRPr="00E05F39" w:rsidRDefault="00CE36B5" w:rsidP="000A3B8D">
      <w:pPr>
        <w:rPr>
          <w:sz w:val="28"/>
          <w:szCs w:val="28"/>
        </w:rPr>
      </w:pPr>
    </w:p>
    <w:p w:rsidR="00CE36B5" w:rsidRDefault="00CE36B5" w:rsidP="000A3B8D">
      <w:pPr>
        <w:rPr>
          <w:sz w:val="28"/>
          <w:szCs w:val="28"/>
        </w:rPr>
      </w:pPr>
    </w:p>
    <w:p w:rsidR="00CE36B5" w:rsidRPr="009B19A7" w:rsidRDefault="00CE36B5" w:rsidP="000A3B8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CE36B5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Лариса ЛАБУНЕЦЬ</w:t>
      </w:r>
    </w:p>
    <w:p w:rsidR="00CE36B5" w:rsidRDefault="00CE36B5" w:rsidP="000A3B8D"/>
    <w:p w:rsidR="00CE36B5" w:rsidRDefault="00CE36B5" w:rsidP="000A3B8D"/>
    <w:p w:rsidR="00CE36B5" w:rsidRPr="00990900" w:rsidRDefault="00CE36B5" w:rsidP="000A3B8D"/>
    <w:p w:rsidR="00CE36B5" w:rsidRDefault="00CE36B5" w:rsidP="000A3B8D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Начальник відділу </w:t>
      </w:r>
      <w:r>
        <w:rPr>
          <w:sz w:val="28"/>
          <w:szCs w:val="28"/>
        </w:rPr>
        <w:t>організаційної та кадрової роботи</w:t>
      </w:r>
    </w:p>
    <w:p w:rsidR="00CE36B5" w:rsidRPr="00E05F39" w:rsidRDefault="00CE36B5" w:rsidP="000A3B8D">
      <w:pPr>
        <w:rPr>
          <w:sz w:val="28"/>
          <w:szCs w:val="28"/>
        </w:rPr>
      </w:pPr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 Інеса СТОЙКОВА</w:t>
      </w:r>
    </w:p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>
      <w:pPr>
        <w:rPr>
          <w:sz w:val="24"/>
          <w:szCs w:val="24"/>
        </w:rPr>
      </w:pPr>
      <w:r>
        <w:rPr>
          <w:sz w:val="24"/>
          <w:szCs w:val="24"/>
        </w:rPr>
        <w:t>Виконавець</w:t>
      </w:r>
    </w:p>
    <w:p w:rsidR="00CE36B5" w:rsidRDefault="00CE36B5" w:rsidP="000A3B8D">
      <w:pPr>
        <w:rPr>
          <w:sz w:val="24"/>
          <w:szCs w:val="24"/>
        </w:rPr>
      </w:pPr>
      <w:r>
        <w:rPr>
          <w:sz w:val="24"/>
          <w:szCs w:val="24"/>
        </w:rPr>
        <w:t>Г</w:t>
      </w:r>
      <w:r w:rsidRPr="006D7188">
        <w:rPr>
          <w:sz w:val="24"/>
          <w:szCs w:val="24"/>
        </w:rPr>
        <w:t>оловний спеціаліст по роботі з персоналом</w:t>
      </w:r>
    </w:p>
    <w:p w:rsidR="00CE36B5" w:rsidRPr="00FF498B" w:rsidRDefault="00CE36B5" w:rsidP="000A3B8D">
      <w:pPr>
        <w:rPr>
          <w:sz w:val="24"/>
          <w:szCs w:val="24"/>
        </w:rPr>
      </w:pPr>
      <w:r w:rsidRPr="00F014FB">
        <w:rPr>
          <w:sz w:val="24"/>
          <w:szCs w:val="24"/>
        </w:rPr>
        <w:t xml:space="preserve">відділу організаційної та кадрової роботи </w:t>
      </w:r>
      <w:r>
        <w:rPr>
          <w:sz w:val="24"/>
          <w:szCs w:val="24"/>
        </w:rPr>
        <w:t xml:space="preserve">міської ради </w:t>
      </w:r>
    </w:p>
    <w:p w:rsidR="00CE36B5" w:rsidRPr="00F014FB" w:rsidRDefault="00CE36B5" w:rsidP="000A3B8D"/>
    <w:p w:rsidR="00CE36B5" w:rsidRPr="00F014FB" w:rsidRDefault="00CE36B5" w:rsidP="000A3B8D">
      <w:r>
        <w:rPr>
          <w:sz w:val="28"/>
          <w:szCs w:val="28"/>
        </w:rPr>
        <w:t xml:space="preserve">«_____» </w:t>
      </w:r>
      <w:r w:rsidRPr="00E05F39">
        <w:rPr>
          <w:sz w:val="28"/>
          <w:szCs w:val="28"/>
        </w:rPr>
        <w:t>__________</w:t>
      </w:r>
      <w:r>
        <w:rPr>
          <w:sz w:val="28"/>
          <w:szCs w:val="28"/>
        </w:rPr>
        <w:t>__________ _____________  Наталія КОЛЕСНІКОВА</w:t>
      </w:r>
    </w:p>
    <w:p w:rsidR="00CE36B5" w:rsidRPr="000D7038" w:rsidRDefault="00CE36B5" w:rsidP="000A3B8D"/>
    <w:p w:rsidR="00CE36B5" w:rsidRPr="000F1E54" w:rsidRDefault="00CE36B5" w:rsidP="000A3B8D"/>
    <w:p w:rsidR="00CE36B5" w:rsidRPr="00515A84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 w:rsidP="000A3B8D"/>
    <w:p w:rsidR="00CE36B5" w:rsidRDefault="00CE36B5"/>
    <w:sectPr w:rsidR="00CE36B5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82C5B"/>
    <w:multiLevelType w:val="hybridMultilevel"/>
    <w:tmpl w:val="4D842536"/>
    <w:lvl w:ilvl="0" w:tplc="5DA2717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3B8D"/>
    <w:rsid w:val="000917CC"/>
    <w:rsid w:val="000A3B8D"/>
    <w:rsid w:val="000A67A5"/>
    <w:rsid w:val="000D7038"/>
    <w:rsid w:val="000F1E54"/>
    <w:rsid w:val="001B36F7"/>
    <w:rsid w:val="00260CB9"/>
    <w:rsid w:val="002D6B80"/>
    <w:rsid w:val="003010A8"/>
    <w:rsid w:val="00316AD3"/>
    <w:rsid w:val="00357583"/>
    <w:rsid w:val="0039378D"/>
    <w:rsid w:val="00515A84"/>
    <w:rsid w:val="005450A2"/>
    <w:rsid w:val="005B6AF9"/>
    <w:rsid w:val="006D7188"/>
    <w:rsid w:val="007735AB"/>
    <w:rsid w:val="00773B62"/>
    <w:rsid w:val="0095276F"/>
    <w:rsid w:val="009618B2"/>
    <w:rsid w:val="00990900"/>
    <w:rsid w:val="009B19A7"/>
    <w:rsid w:val="009C40A0"/>
    <w:rsid w:val="00A84420"/>
    <w:rsid w:val="00BB015A"/>
    <w:rsid w:val="00C537F9"/>
    <w:rsid w:val="00CB2674"/>
    <w:rsid w:val="00CE36B5"/>
    <w:rsid w:val="00CF77D5"/>
    <w:rsid w:val="00DA7E7C"/>
    <w:rsid w:val="00E05F39"/>
    <w:rsid w:val="00E96A52"/>
    <w:rsid w:val="00F014FB"/>
    <w:rsid w:val="00F43B69"/>
    <w:rsid w:val="00FA4B8E"/>
    <w:rsid w:val="00FF4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B8D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3B8D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3B8D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A3B8D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A3B8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0A3B8D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A3B8D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0A3B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A3B8D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0A3B8D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0A3B8D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A3B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3B8D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391</Words>
  <Characters>2231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2021-11-30T07:55:00Z</cp:lastPrinted>
  <dcterms:created xsi:type="dcterms:W3CDTF">2021-11-29T08:29:00Z</dcterms:created>
  <dcterms:modified xsi:type="dcterms:W3CDTF">2022-01-12T09:47:00Z</dcterms:modified>
</cp:coreProperties>
</file>